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ED40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Elcok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CF36D3D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Dudley.</w:t>
      </w:r>
    </w:p>
    <w:p w14:paraId="21B2B7D2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</w:p>
    <w:p w14:paraId="6042C27D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</w:p>
    <w:p w14:paraId="7C2C0F05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1493C4F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19B8887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Worcestershire, except </w:t>
      </w:r>
    </w:p>
    <w:p w14:paraId="36D1771D" w14:textId="77777777" w:rsidR="00F00716" w:rsidRDefault="00F00716" w:rsidP="00F0071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Worcester,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CD365BC" w14:textId="77777777" w:rsidR="00F00716" w:rsidRDefault="00F00716" w:rsidP="00F0071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74F29ABC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</w:p>
    <w:p w14:paraId="1A271C67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</w:p>
    <w:p w14:paraId="697969DE" w14:textId="77777777" w:rsidR="00F00716" w:rsidRDefault="00F00716" w:rsidP="00F007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13B492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F846" w14:textId="77777777" w:rsidR="00F00716" w:rsidRDefault="00F00716" w:rsidP="009139A6">
      <w:r>
        <w:separator/>
      </w:r>
    </w:p>
  </w:endnote>
  <w:endnote w:type="continuationSeparator" w:id="0">
    <w:p w14:paraId="5DD8AD74" w14:textId="77777777" w:rsidR="00F00716" w:rsidRDefault="00F007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0E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34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B8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47C0" w14:textId="77777777" w:rsidR="00F00716" w:rsidRDefault="00F00716" w:rsidP="009139A6">
      <w:r>
        <w:separator/>
      </w:r>
    </w:p>
  </w:footnote>
  <w:footnote w:type="continuationSeparator" w:id="0">
    <w:p w14:paraId="6FA8BD85" w14:textId="77777777" w:rsidR="00F00716" w:rsidRDefault="00F007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664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D5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F2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1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071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80BB6"/>
  <w15:chartTrackingRefBased/>
  <w15:docId w15:val="{79B1E74B-7CFE-4107-AFDF-4A574EA3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71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2022-01-28T09:59:00Z</dcterms:created>
  <dcterms:modified xsi:type="dcterms:W3CDTF">2022-01-28T10:00:00Z</dcterms:modified>
</cp:coreProperties>
</file>